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IKZ-097/2026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Errichtung einer PVT-Kollektor Anlage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Errichtung einer PVT-Kollektor Anlage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